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589" w:rsidRDefault="005A2589" w:rsidP="00C26B38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5A2589" w:rsidRDefault="005A2589" w:rsidP="00C26B38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5A2589" w:rsidRPr="001E7D2E" w:rsidRDefault="005A2589" w:rsidP="007E701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D2E">
        <w:rPr>
          <w:rFonts w:ascii="Times New Roman" w:hAnsi="Times New Roman" w:cs="Times New Roman"/>
          <w:sz w:val="28"/>
          <w:szCs w:val="28"/>
          <w:lang w:eastAsia="ru-RU"/>
        </w:rPr>
        <w:t xml:space="preserve">Отчет о  публичных консультациях, проведенных в отношении, постановления администрации Унечского района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7747D">
        <w:rPr>
          <w:rFonts w:ascii="Times New Roman" w:hAnsi="Times New Roman"/>
          <w:sz w:val="28"/>
          <w:szCs w:val="28"/>
          <w:lang w:eastAsia="ru-RU"/>
        </w:rPr>
        <w:t>Об утверждении Административного регламента исполнения муниципальной функции «Осуществление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ископаемых»</w:t>
      </w:r>
      <w:r>
        <w:rPr>
          <w:rFonts w:ascii="Times New Roman" w:hAnsi="Times New Roman"/>
          <w:sz w:val="28"/>
          <w:szCs w:val="28"/>
          <w:lang w:eastAsia="ru-RU"/>
        </w:rPr>
        <w:t>»</w:t>
      </w:r>
    </w:p>
    <w:p w:rsidR="005A2589" w:rsidRPr="001E7D2E" w:rsidRDefault="005A2589" w:rsidP="007E7019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5A2589" w:rsidRPr="00C26B38" w:rsidRDefault="005A2589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tbl>
      <w:tblPr>
        <w:tblW w:w="9356" w:type="dxa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2"/>
        <w:gridCol w:w="4253"/>
        <w:gridCol w:w="1984"/>
      </w:tblGrid>
      <w:tr w:rsidR="005A2589" w:rsidRPr="00C26B38" w:rsidTr="00C26B38">
        <w:tc>
          <w:tcPr>
            <w:tcW w:w="567" w:type="dxa"/>
          </w:tcPr>
          <w:p w:rsidR="005A2589" w:rsidRPr="00C26B38" w:rsidRDefault="005A2589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№ п/п</w:t>
            </w:r>
          </w:p>
        </w:tc>
        <w:tc>
          <w:tcPr>
            <w:tcW w:w="2552" w:type="dxa"/>
          </w:tcPr>
          <w:p w:rsidR="005A2589" w:rsidRPr="00C26B38" w:rsidRDefault="005A2589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 xml:space="preserve">Участник </w:t>
            </w:r>
          </w:p>
          <w:p w:rsidR="005A2589" w:rsidRPr="00C26B38" w:rsidRDefault="005A2589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обсуждения</w:t>
            </w:r>
          </w:p>
        </w:tc>
        <w:tc>
          <w:tcPr>
            <w:tcW w:w="4253" w:type="dxa"/>
          </w:tcPr>
          <w:p w:rsidR="005A2589" w:rsidRPr="00C26B38" w:rsidRDefault="005A2589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>
              <w:rPr>
                <w:bCs/>
                <w:szCs w:val="26"/>
                <w:lang w:eastAsia="ru-RU"/>
              </w:rPr>
              <w:t>Краткая характеристика поступивших замечаний и предложений</w:t>
            </w:r>
          </w:p>
        </w:tc>
        <w:tc>
          <w:tcPr>
            <w:tcW w:w="1984" w:type="dxa"/>
          </w:tcPr>
          <w:p w:rsidR="005A2589" w:rsidRPr="00C26B38" w:rsidRDefault="005A2589" w:rsidP="00C26B38">
            <w:pPr>
              <w:autoSpaceDE w:val="0"/>
              <w:autoSpaceDN w:val="0"/>
              <w:adjustRightInd w:val="0"/>
              <w:spacing w:line="240" w:lineRule="auto"/>
              <w:ind w:right="-88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Результат рассмотрения предложения разработчиком проекта нормативного правового акта</w:t>
            </w:r>
          </w:p>
        </w:tc>
      </w:tr>
      <w:tr w:rsidR="005A2589" w:rsidRPr="00C26B38" w:rsidTr="00C26B38">
        <w:tc>
          <w:tcPr>
            <w:tcW w:w="567" w:type="dxa"/>
          </w:tcPr>
          <w:p w:rsidR="005A2589" w:rsidRPr="00C26B38" w:rsidRDefault="005A2589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  <w:lang w:eastAsia="ru-RU"/>
              </w:rPr>
            </w:pPr>
            <w:r w:rsidRPr="00C26B38">
              <w:rPr>
                <w:bCs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5A2589" w:rsidRPr="00C26B38" w:rsidRDefault="005A2589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A2589" w:rsidRPr="00C26B38" w:rsidRDefault="005A2589" w:rsidP="00C26B3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2"/>
              <w:jc w:val="both"/>
              <w:rPr>
                <w:i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A2589" w:rsidRPr="00C26B38" w:rsidRDefault="005A2589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</w:tr>
    </w:tbl>
    <w:p w:rsidR="005A2589" w:rsidRPr="00C26B38" w:rsidRDefault="005A2589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p w:rsidR="005A2589" w:rsidRPr="00C26B38" w:rsidRDefault="005A2589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p w:rsidR="005A2589" w:rsidRPr="00C26B38" w:rsidRDefault="005A2589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bCs/>
          <w:sz w:val="26"/>
          <w:szCs w:val="26"/>
          <w:lang w:eastAsia="ru-RU"/>
        </w:rPr>
      </w:pPr>
      <w:r w:rsidRPr="00C26B38">
        <w:rPr>
          <w:bCs/>
          <w:sz w:val="26"/>
          <w:szCs w:val="26"/>
          <w:lang w:eastAsia="ru-RU"/>
        </w:rPr>
        <w:t xml:space="preserve">Подпись разработчика проекта </w:t>
      </w:r>
      <w:r w:rsidRPr="00C26B38">
        <w:rPr>
          <w:sz w:val="26"/>
          <w:szCs w:val="26"/>
          <w:lang w:eastAsia="ru-RU"/>
        </w:rPr>
        <w:t xml:space="preserve">нормативного правового акта </w:t>
      </w:r>
      <w:r>
        <w:rPr>
          <w:sz w:val="26"/>
          <w:szCs w:val="26"/>
          <w:lang w:eastAsia="ru-RU"/>
        </w:rPr>
        <w:t xml:space="preserve">               </w:t>
      </w:r>
      <w:r w:rsidRPr="00C26B38">
        <w:rPr>
          <w:bCs/>
          <w:sz w:val="26"/>
          <w:szCs w:val="26"/>
          <w:lang w:eastAsia="ru-RU"/>
        </w:rPr>
        <w:t xml:space="preserve"> </w:t>
      </w:r>
      <w:r>
        <w:rPr>
          <w:bCs/>
          <w:sz w:val="26"/>
          <w:szCs w:val="26"/>
          <w:lang w:eastAsia="ru-RU"/>
        </w:rPr>
        <w:t>Новикова Ж.Н.</w:t>
      </w:r>
    </w:p>
    <w:p w:rsidR="005A2589" w:rsidRPr="00C26B38" w:rsidRDefault="005A2589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18"/>
          <w:szCs w:val="18"/>
          <w:lang w:eastAsia="ru-RU"/>
        </w:rPr>
      </w:pPr>
    </w:p>
    <w:p w:rsidR="005A2589" w:rsidRPr="00C26B38" w:rsidRDefault="005A2589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sz w:val="28"/>
          <w:szCs w:val="28"/>
          <w:vertAlign w:val="superscript"/>
          <w:lang w:eastAsia="ru-RU"/>
        </w:rPr>
      </w:pPr>
      <w:r w:rsidRPr="00C26B38">
        <w:rPr>
          <w:bCs/>
          <w:sz w:val="26"/>
          <w:szCs w:val="26"/>
          <w:lang w:eastAsia="ru-RU"/>
        </w:rPr>
        <w:t xml:space="preserve">Дата  </w:t>
      </w:r>
      <w:r>
        <w:rPr>
          <w:bCs/>
          <w:sz w:val="26"/>
          <w:szCs w:val="26"/>
          <w:lang w:eastAsia="ru-RU"/>
        </w:rPr>
        <w:t>19.0</w:t>
      </w:r>
      <w:bookmarkStart w:id="0" w:name="_GoBack"/>
      <w:bookmarkEnd w:id="0"/>
      <w:r>
        <w:rPr>
          <w:bCs/>
          <w:sz w:val="26"/>
          <w:szCs w:val="26"/>
          <w:lang w:eastAsia="ru-RU"/>
        </w:rPr>
        <w:t>6</w:t>
      </w:r>
      <w:r w:rsidRPr="00D527AF">
        <w:rPr>
          <w:bCs/>
          <w:sz w:val="26"/>
          <w:szCs w:val="26"/>
          <w:lang w:eastAsia="ru-RU"/>
        </w:rPr>
        <w:t>.2019г.</w:t>
      </w:r>
      <w:r w:rsidRPr="00C26B38">
        <w:rPr>
          <w:sz w:val="28"/>
          <w:szCs w:val="28"/>
          <w:vertAlign w:val="superscript"/>
          <w:lang w:eastAsia="ru-RU"/>
        </w:rPr>
        <w:t xml:space="preserve">               </w:t>
      </w:r>
    </w:p>
    <w:p w:rsidR="005A2589" w:rsidRPr="00C26B38" w:rsidRDefault="005A2589" w:rsidP="00C26B38">
      <w:pPr>
        <w:tabs>
          <w:tab w:val="num" w:pos="-284"/>
          <w:tab w:val="left" w:pos="720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8"/>
          <w:szCs w:val="28"/>
          <w:lang w:eastAsia="ru-RU"/>
        </w:rPr>
      </w:pPr>
    </w:p>
    <w:p w:rsidR="005A2589" w:rsidRDefault="005A2589" w:rsidP="00817FCC"/>
    <w:sectPr w:rsidR="005A2589" w:rsidSect="00C26B38">
      <w:pgSz w:w="11905" w:h="16838" w:code="9"/>
      <w:pgMar w:top="567" w:right="709" w:bottom="1134" w:left="709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CCA"/>
    <w:rsid w:val="0015337C"/>
    <w:rsid w:val="001E7D2E"/>
    <w:rsid w:val="002418D5"/>
    <w:rsid w:val="00482BFB"/>
    <w:rsid w:val="005A2589"/>
    <w:rsid w:val="00610A40"/>
    <w:rsid w:val="006A3A29"/>
    <w:rsid w:val="006B7CCA"/>
    <w:rsid w:val="00735A5E"/>
    <w:rsid w:val="007E7019"/>
    <w:rsid w:val="00817FCC"/>
    <w:rsid w:val="008F7D56"/>
    <w:rsid w:val="0090024F"/>
    <w:rsid w:val="0097747D"/>
    <w:rsid w:val="00A55641"/>
    <w:rsid w:val="00B37E6C"/>
    <w:rsid w:val="00BF1FA4"/>
    <w:rsid w:val="00C14927"/>
    <w:rsid w:val="00C26B38"/>
    <w:rsid w:val="00D527AF"/>
    <w:rsid w:val="00DA406B"/>
    <w:rsid w:val="00DC35FF"/>
    <w:rsid w:val="00DE4C6C"/>
    <w:rsid w:val="00E56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06B"/>
    <w:pPr>
      <w:spacing w:line="360" w:lineRule="auto"/>
    </w:pPr>
    <w:rPr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7019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105</Words>
  <Characters>603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Шанько Н.В.</cp:lastModifiedBy>
  <cp:revision>10</cp:revision>
  <dcterms:created xsi:type="dcterms:W3CDTF">2019-12-03T14:32:00Z</dcterms:created>
  <dcterms:modified xsi:type="dcterms:W3CDTF">2019-12-09T06:35:00Z</dcterms:modified>
</cp:coreProperties>
</file>